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3769D137" w:rsidR="00A22FC8" w:rsidRDefault="00A22FC8" w:rsidP="00A22FC8">
      <w:pPr>
        <w:pStyle w:val="NoSpacing"/>
        <w:jc w:val="right"/>
      </w:pPr>
      <w:r>
        <w:t>Period: __________________</w:t>
      </w:r>
    </w:p>
    <w:p w14:paraId="031E1653" w14:textId="151CA3D5" w:rsidR="005F1F41" w:rsidRDefault="001622D7" w:rsidP="005F1F41">
      <w:pPr>
        <w:pStyle w:val="Title"/>
      </w:pPr>
      <w:r>
        <w:t>Instrument (Level) Setup</w:t>
      </w:r>
    </w:p>
    <w:p w14:paraId="7CCCA26A" w14:textId="27AFF06A" w:rsidR="005F1F41" w:rsidRDefault="00731912" w:rsidP="00731912">
      <w:r>
        <w:t>To get accurate readings the instrument o</w:t>
      </w:r>
      <w:r w:rsidR="002673B6">
        <w:t>r</w:t>
      </w:r>
      <w:r>
        <w:t xml:space="preserve"> level must be correctly setup</w:t>
      </w:r>
      <w:r w:rsidR="002673B6">
        <w:t xml:space="preserve"> on the tripod.  If the instrument is not level any readings taken will not be accurate.   Every time the instrument is moved you must </w:t>
      </w:r>
      <w:r w:rsidR="00ED0111">
        <w:t>perform</w:t>
      </w:r>
      <w:r w:rsidR="002673B6">
        <w:t xml:space="preserve"> this procedure.  </w:t>
      </w:r>
    </w:p>
    <w:p w14:paraId="06EFC844" w14:textId="2A759B1E" w:rsidR="00731912" w:rsidRPr="00731912" w:rsidRDefault="00731912" w:rsidP="00731912">
      <w:pPr>
        <w:sectPr w:rsidR="00731912" w:rsidRPr="0073191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8B10BC" w14:textId="3D7C5C1F" w:rsidR="005F1F41" w:rsidRDefault="005F1F41" w:rsidP="005F1F41">
      <w:pPr>
        <w:pStyle w:val="Heading1"/>
      </w:pPr>
      <w:r>
        <w:t xml:space="preserve">Materials </w:t>
      </w:r>
    </w:p>
    <w:p w14:paraId="1E64AB2A" w14:textId="601B6111" w:rsidR="005F1F41" w:rsidRDefault="00731912" w:rsidP="005F1F41">
      <w:pPr>
        <w:pStyle w:val="NoSpacing"/>
      </w:pPr>
      <w:r>
        <w:t>Handouts</w:t>
      </w:r>
    </w:p>
    <w:p w14:paraId="1567A8B6" w14:textId="4531B553" w:rsidR="001B3CB4" w:rsidRDefault="001B3CB4" w:rsidP="005F1F41">
      <w:pPr>
        <w:pStyle w:val="NoSpacing"/>
      </w:pPr>
      <w:r>
        <w:t>Cable ties</w:t>
      </w:r>
    </w:p>
    <w:p w14:paraId="516B88A4" w14:textId="36FF346D" w:rsidR="005F1F41" w:rsidRDefault="005F1F41" w:rsidP="005F1F41">
      <w:pPr>
        <w:pStyle w:val="Heading1"/>
      </w:pPr>
      <w:r>
        <w:t>Tools</w:t>
      </w:r>
    </w:p>
    <w:p w14:paraId="3E79E798" w14:textId="77777777" w:rsidR="00A22FC8" w:rsidRDefault="00A22FC8" w:rsidP="005F1F41">
      <w:pPr>
        <w:pStyle w:val="NoSpacing"/>
      </w:pPr>
      <w:r>
        <w:t>Level</w:t>
      </w:r>
    </w:p>
    <w:p w14:paraId="1D1051CC" w14:textId="77777777" w:rsidR="00A22FC8" w:rsidRDefault="00A22FC8" w:rsidP="005F1F41">
      <w:pPr>
        <w:pStyle w:val="NoSpacing"/>
      </w:pPr>
      <w:r>
        <w:t>Tripod</w:t>
      </w:r>
    </w:p>
    <w:p w14:paraId="74FEF019" w14:textId="6CD114C2" w:rsidR="005F1F41" w:rsidRDefault="00A22FC8" w:rsidP="00A22FC8">
      <w:pPr>
        <w:pStyle w:val="NoSpacing"/>
      </w:pPr>
      <w:r>
        <w:t>Rod</w:t>
      </w:r>
      <w:r w:rsidR="002673B6">
        <w:t xml:space="preserve"> (2)</w:t>
      </w:r>
    </w:p>
    <w:p w14:paraId="37E28E94" w14:textId="77777777" w:rsidR="005F1F41" w:rsidRDefault="005F1F41" w:rsidP="005F1F41">
      <w:pPr>
        <w:pStyle w:val="Heading2"/>
        <w:sectPr w:rsidR="005F1F41" w:rsidSect="005F1F4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34DF5E0" w14:textId="09B43EB4" w:rsidR="005F1F41" w:rsidRDefault="005F1F41" w:rsidP="005F1F41">
      <w:pPr>
        <w:pStyle w:val="Heading1"/>
      </w:pPr>
      <w:r>
        <w:t>Procedure</w:t>
      </w:r>
      <w:r w:rsidR="001622D7">
        <w:t xml:space="preserve">: </w:t>
      </w:r>
    </w:p>
    <w:p w14:paraId="61F2D84C" w14:textId="4DEC20BD" w:rsidR="00C51E7E" w:rsidRDefault="00C51E7E" w:rsidP="00C82016">
      <w:pPr>
        <w:pStyle w:val="Heading2"/>
      </w:pPr>
      <w:r>
        <w:t>Tripod and Instrument Attachment</w:t>
      </w:r>
    </w:p>
    <w:p w14:paraId="48784885" w14:textId="286B8F16" w:rsidR="001622D7" w:rsidRPr="001622D7" w:rsidRDefault="001622D7" w:rsidP="001622D7">
      <w:pPr>
        <w:pStyle w:val="ListParagraph"/>
        <w:numPr>
          <w:ilvl w:val="0"/>
          <w:numId w:val="32"/>
        </w:numPr>
      </w:pPr>
      <w:r w:rsidRPr="001622D7">
        <w:t>When setting up the tripod, make sure the three tripod points are firmly</w:t>
      </w:r>
      <w:r>
        <w:t xml:space="preserve"> </w:t>
      </w:r>
      <w:r w:rsidRPr="001622D7">
        <w:t>into the ground and the top of the tripod head is as level as possible.</w:t>
      </w:r>
      <w:r w:rsidR="00C51E7E">
        <w:t xml:space="preserve">  The legs should be about 3’ apart. </w:t>
      </w:r>
    </w:p>
    <w:p w14:paraId="79525046" w14:textId="3EA27453" w:rsidR="001622D7" w:rsidRPr="001622D7" w:rsidRDefault="001622D7" w:rsidP="001622D7">
      <w:pPr>
        <w:pStyle w:val="ListParagraph"/>
        <w:numPr>
          <w:ilvl w:val="0"/>
          <w:numId w:val="32"/>
        </w:numPr>
      </w:pPr>
      <w:r w:rsidRPr="001622D7">
        <w:t>Adjust the height of the tripod to a comfortable viewing height, and</w:t>
      </w:r>
      <w:r>
        <w:t xml:space="preserve"> </w:t>
      </w:r>
      <w:r w:rsidRPr="001622D7">
        <w:t xml:space="preserve">secure the retractable legs. </w:t>
      </w:r>
      <w:r w:rsidR="001B3CB4">
        <w:t xml:space="preserve"> The head should be close to level.</w:t>
      </w:r>
    </w:p>
    <w:p w14:paraId="1C71D490" w14:textId="19E65797" w:rsidR="001622D7" w:rsidRPr="001622D7" w:rsidRDefault="001622D7" w:rsidP="001622D7">
      <w:pPr>
        <w:pStyle w:val="ListParagraph"/>
        <w:numPr>
          <w:ilvl w:val="0"/>
          <w:numId w:val="32"/>
        </w:numPr>
      </w:pPr>
      <w:r w:rsidRPr="001622D7">
        <w:t>Attach the instrument to the tripod head</w:t>
      </w:r>
      <w:r>
        <w:t xml:space="preserve"> </w:t>
      </w:r>
      <w:r w:rsidRPr="001622D7">
        <w:t>with the center screw and tighten securely</w:t>
      </w:r>
      <w:r>
        <w:t xml:space="preserve">. </w:t>
      </w:r>
    </w:p>
    <w:p w14:paraId="0CE6A7D4" w14:textId="650BBAC6" w:rsidR="001622D7" w:rsidRPr="001622D7" w:rsidRDefault="001622D7" w:rsidP="00C82016">
      <w:pPr>
        <w:pStyle w:val="Heading2"/>
      </w:pPr>
      <w:r w:rsidRPr="001622D7">
        <w:t>Leveling</w:t>
      </w:r>
      <w:r>
        <w:t xml:space="preserve"> </w:t>
      </w:r>
      <w:r w:rsidR="002673B6">
        <w:t xml:space="preserve">of the Instrument </w:t>
      </w:r>
      <w:r>
        <w:t>(3 Screw)</w:t>
      </w:r>
    </w:p>
    <w:p w14:paraId="18F3F982" w14:textId="34BB09EF" w:rsidR="001622D7" w:rsidRPr="001622D7" w:rsidRDefault="009A6739" w:rsidP="001622D7">
      <w:pPr>
        <w:pStyle w:val="ListParagraph"/>
        <w:numPr>
          <w:ilvl w:val="0"/>
          <w:numId w:val="33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B9264CD" wp14:editId="4C0A2123">
                <wp:simplePos x="0" y="0"/>
                <wp:positionH relativeFrom="column">
                  <wp:posOffset>4914900</wp:posOffset>
                </wp:positionH>
                <wp:positionV relativeFrom="paragraph">
                  <wp:posOffset>34001</wp:posOffset>
                </wp:positionV>
                <wp:extent cx="1371600" cy="2617816"/>
                <wp:effectExtent l="0" t="0" r="0" b="0"/>
                <wp:wrapSquare wrapText="bothSides"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2617816"/>
                          <a:chOff x="0" y="0"/>
                          <a:chExt cx="1371600" cy="2617816"/>
                        </a:xfrm>
                      </wpg:grpSpPr>
                      <pic:pic xmlns:pic="http://schemas.openxmlformats.org/drawingml/2006/picture">
                        <pic:nvPicPr>
                          <pic:cNvPr id="19" name="Picture 19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41" b="10264"/>
                          <a:stretch/>
                        </pic:blipFill>
                        <pic:spPr bwMode="auto">
                          <a:xfrm>
                            <a:off x="0" y="0"/>
                            <a:ext cx="13716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6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233" b="10264"/>
                          <a:stretch/>
                        </pic:blipFill>
                        <pic:spPr bwMode="auto">
                          <a:xfrm>
                            <a:off x="0" y="1253836"/>
                            <a:ext cx="1371600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49C95A7" id="Group 20" o:spid="_x0000_s1026" style="position:absolute;margin-left:387pt;margin-top:2.7pt;width:108pt;height:206.15pt;z-index:251658240" coordsize="13716,261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7" type="#_x0000_t75" alt="Diagram&#10;&#10;Description automatically generated" style="position:absolute;width:13716;height:13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">
                  <v:imagedata r:id="rId14" o:title="Diagram&#10;&#10;Description automatically generated" cropbottom="6727f" cropright="32467f"/>
                </v:shape>
                <v:shape id="Picture 16" o:spid="_x0000_s1028" type="#_x0000_t75" alt="Diagram&#10;&#10;Description automatically generated" style="position:absolute;top:12538;width:13716;height:13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">
                  <v:imagedata r:id="rId14" o:title="Diagram&#10;&#10;Description automatically generated" cropbottom="6727f" cropleft="33576f"/>
                </v:shape>
                <w10:wrap type="square"/>
              </v:group>
            </w:pict>
          </mc:Fallback>
        </mc:AlternateContent>
      </w:r>
      <w:r w:rsidR="001622D7" w:rsidRPr="001622D7">
        <w:t>Mount the instrument on the tripod and line</w:t>
      </w:r>
      <w:r w:rsidR="001622D7">
        <w:t xml:space="preserve"> </w:t>
      </w:r>
      <w:r w:rsidR="001622D7" w:rsidRPr="001622D7">
        <w:t xml:space="preserve">up the telescope vial in position </w:t>
      </w:r>
      <w:r w:rsidR="005629A8">
        <w:t>(a)</w:t>
      </w:r>
      <w:r w:rsidR="001622D7" w:rsidRPr="001622D7">
        <w:t xml:space="preserve"> as shown.</w:t>
      </w:r>
    </w:p>
    <w:p w14:paraId="0D582FE8" w14:textId="0F6030A2" w:rsidR="001622D7" w:rsidRPr="001622D7" w:rsidRDefault="001622D7" w:rsidP="001622D7">
      <w:pPr>
        <w:pStyle w:val="ListParagraph"/>
        <w:numPr>
          <w:ilvl w:val="0"/>
          <w:numId w:val="33"/>
        </w:numPr>
      </w:pPr>
      <w:r w:rsidRPr="001622D7">
        <w:t>Then grasp screws A &amp; B so that both thumbs</w:t>
      </w:r>
      <w:r>
        <w:t xml:space="preserve"> </w:t>
      </w:r>
      <w:r w:rsidRPr="001622D7">
        <w:t>are moving in opposite directions, either</w:t>
      </w:r>
      <w:r w:rsidR="00FD4507">
        <w:t xml:space="preserve"> </w:t>
      </w:r>
      <w:r w:rsidRPr="001622D7">
        <w:t>toward each other or away from each other.</w:t>
      </w:r>
    </w:p>
    <w:p w14:paraId="6C09EE93" w14:textId="65399FFE" w:rsidR="001622D7" w:rsidRDefault="001622D7" w:rsidP="001622D7">
      <w:pPr>
        <w:pStyle w:val="ListParagraph"/>
        <w:numPr>
          <w:ilvl w:val="0"/>
          <w:numId w:val="33"/>
        </w:numPr>
      </w:pPr>
      <w:r w:rsidRPr="001622D7">
        <w:t>Note that the bubble moves in the same</w:t>
      </w:r>
      <w:r>
        <w:t xml:space="preserve"> </w:t>
      </w:r>
      <w:r w:rsidRPr="001622D7">
        <w:t>direction as your left thumb.</w:t>
      </w:r>
    </w:p>
    <w:p w14:paraId="2B67E476" w14:textId="28CDA850" w:rsidR="005629A8" w:rsidRDefault="005F79EB" w:rsidP="00C51E7E">
      <w:pPr>
        <w:pStyle w:val="ListParagraph"/>
        <w:numPr>
          <w:ilvl w:val="0"/>
          <w:numId w:val="33"/>
        </w:numPr>
      </w:pPr>
      <w:r w:rsidRPr="00C51E7E">
        <w:t xml:space="preserve">Keep about half the </w:t>
      </w:r>
      <w:r w:rsidR="005629A8">
        <w:t xml:space="preserve">foot screws </w:t>
      </w:r>
      <w:r w:rsidRPr="00C51E7E">
        <w:t xml:space="preserve">length engaged. </w:t>
      </w:r>
    </w:p>
    <w:p w14:paraId="7C57A295" w14:textId="1672C66C" w:rsidR="005629A8" w:rsidRDefault="005F79EB" w:rsidP="00C51E7E">
      <w:pPr>
        <w:pStyle w:val="ListParagraph"/>
        <w:numPr>
          <w:ilvl w:val="0"/>
          <w:numId w:val="33"/>
        </w:numPr>
      </w:pPr>
      <w:r w:rsidRPr="00C51E7E">
        <w:t>When the bubble is centered in position</w:t>
      </w:r>
      <w:r w:rsidR="005629A8">
        <w:t xml:space="preserve"> (a)</w:t>
      </w:r>
      <w:r w:rsidRPr="00C51E7E">
        <w:t xml:space="preserve">, turn the instrument and observe the vial in position </w:t>
      </w:r>
      <w:r w:rsidR="005629A8">
        <w:t>(b)</w:t>
      </w:r>
      <w:r w:rsidRPr="00C51E7E">
        <w:t xml:space="preserve">. </w:t>
      </w:r>
    </w:p>
    <w:p w14:paraId="366BB914" w14:textId="3E98787E" w:rsidR="005629A8" w:rsidRDefault="005F79EB" w:rsidP="00C51E7E">
      <w:pPr>
        <w:pStyle w:val="ListParagraph"/>
        <w:numPr>
          <w:ilvl w:val="0"/>
          <w:numId w:val="33"/>
        </w:numPr>
      </w:pPr>
      <w:r w:rsidRPr="00C51E7E">
        <w:t>Now center</w:t>
      </w:r>
      <w:r w:rsidR="005629A8">
        <w:t xml:space="preserve"> </w:t>
      </w:r>
      <w:r w:rsidRPr="00C51E7E">
        <w:t xml:space="preserve">the bubble in position </w:t>
      </w:r>
      <w:r w:rsidR="005629A8">
        <w:t>(b)</w:t>
      </w:r>
      <w:r w:rsidRPr="00C51E7E">
        <w:t xml:space="preserve"> using only screw C. </w:t>
      </w:r>
    </w:p>
    <w:p w14:paraId="45DBFF1A" w14:textId="547253B4" w:rsidR="005F79EB" w:rsidRPr="001622D7" w:rsidRDefault="005F79EB" w:rsidP="005629A8">
      <w:pPr>
        <w:pStyle w:val="ListParagraph"/>
        <w:numPr>
          <w:ilvl w:val="0"/>
          <w:numId w:val="33"/>
        </w:numPr>
      </w:pPr>
      <w:r>
        <w:t xml:space="preserve">Check to see that the instrument is level by rotating to random positions.  The level bubble should remain centered.   If not repeat the procedure. </w:t>
      </w:r>
    </w:p>
    <w:p w14:paraId="645C0ECC" w14:textId="77777777" w:rsidR="009A6739" w:rsidRDefault="009A6739">
      <w:pPr>
        <w:spacing w:after="160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br w:type="page"/>
      </w:r>
    </w:p>
    <w:p w14:paraId="016654AB" w14:textId="0678D3A5" w:rsidR="001622D7" w:rsidRPr="001622D7" w:rsidRDefault="001622D7" w:rsidP="00C82016">
      <w:pPr>
        <w:pStyle w:val="Heading2"/>
      </w:pPr>
      <w:r w:rsidRPr="001622D7">
        <w:lastRenderedPageBreak/>
        <w:t>Leveling</w:t>
      </w:r>
      <w:r>
        <w:t xml:space="preserve"> </w:t>
      </w:r>
      <w:r w:rsidR="002673B6">
        <w:t xml:space="preserve">of the Instrument </w:t>
      </w:r>
      <w:r>
        <w:t>(</w:t>
      </w:r>
      <w:r w:rsidR="00FD4507">
        <w:t>4</w:t>
      </w:r>
      <w:r>
        <w:t xml:space="preserve"> Screw)</w:t>
      </w:r>
    </w:p>
    <w:p w14:paraId="4DCAD1E7" w14:textId="00766560" w:rsidR="001622D7" w:rsidRPr="001622D7" w:rsidRDefault="009A6739" w:rsidP="001622D7">
      <w:pPr>
        <w:pStyle w:val="ListParagraph"/>
        <w:numPr>
          <w:ilvl w:val="0"/>
          <w:numId w:val="34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042B36B" wp14:editId="70A57490">
                <wp:simplePos x="0" y="0"/>
                <wp:positionH relativeFrom="column">
                  <wp:posOffset>4572000</wp:posOffset>
                </wp:positionH>
                <wp:positionV relativeFrom="paragraph">
                  <wp:posOffset>122901</wp:posOffset>
                </wp:positionV>
                <wp:extent cx="1371600" cy="2968625"/>
                <wp:effectExtent l="0" t="0" r="0" b="3175"/>
                <wp:wrapSquare wrapText="bothSides"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2968625"/>
                          <a:chOff x="0" y="0"/>
                          <a:chExt cx="1371600" cy="2968971"/>
                        </a:xfrm>
                      </wpg:grpSpPr>
                      <pic:pic xmlns:pic="http://schemas.openxmlformats.org/drawingml/2006/picture">
                        <pic:nvPicPr>
                          <pic:cNvPr id="18" name="Picture 18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51" r="49441" b="7810"/>
                          <a:stretch/>
                        </pic:blipFill>
                        <pic:spPr bwMode="auto">
                          <a:xfrm>
                            <a:off x="0" y="0"/>
                            <a:ext cx="1371600" cy="146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17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96" r="9912" b="7810"/>
                          <a:stretch/>
                        </pic:blipFill>
                        <pic:spPr bwMode="auto">
                          <a:xfrm>
                            <a:off x="0" y="1406236"/>
                            <a:ext cx="1371600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E8A37D" id="Group 21" o:spid="_x0000_s1026" style="position:absolute;margin-left:5in;margin-top:9.7pt;width:108pt;height:233.75pt;z-index:251661312" coordsize="13716,29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">
                <v:shape id="Picture 18" o:spid="_x0000_s1027" type="#_x0000_t75" alt="Diagram&#10;&#10;Description automatically generated" style="position:absolute;width:13716;height:146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">
                  <v:imagedata r:id="rId16" o:title="Diagram&#10;&#10;Description automatically generated" cropbottom="5118f" cropleft="4555f" cropright="32402f"/>
                </v:shape>
                <v:shape id="Picture 17" o:spid="_x0000_s1028" type="#_x0000_t75" alt="Diagram&#10;&#10;Description automatically generated" style="position:absolute;top:14062;width:13716;height:156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">
                  <v:imagedata r:id="rId16" o:title="Diagram&#10;&#10;Description automatically generated" cropbottom="5118f" cropleft="32241f" cropright="6496f"/>
                </v:shape>
                <w10:wrap type="square"/>
              </v:group>
            </w:pict>
          </mc:Fallback>
        </mc:AlternateContent>
      </w:r>
      <w:r w:rsidR="001622D7" w:rsidRPr="001622D7">
        <w:t>Mount the instrument on the tripod and line</w:t>
      </w:r>
      <w:r w:rsidR="001622D7">
        <w:t xml:space="preserve"> </w:t>
      </w:r>
      <w:r w:rsidR="001622D7" w:rsidRPr="001622D7">
        <w:t>up the telescope</w:t>
      </w:r>
      <w:r w:rsidR="001622D7">
        <w:t xml:space="preserve"> </w:t>
      </w:r>
      <w:proofErr w:type="spellStart"/>
      <w:r w:rsidR="001622D7">
        <w:t>inline</w:t>
      </w:r>
      <w:proofErr w:type="spellEnd"/>
      <w:r w:rsidR="001622D7">
        <w:t xml:space="preserve"> with two </w:t>
      </w:r>
      <w:r w:rsidR="00130F1F">
        <w:t xml:space="preserve">opposite </w:t>
      </w:r>
      <w:r w:rsidR="001622D7">
        <w:t>screws</w:t>
      </w:r>
      <w:r w:rsidR="00130F1F">
        <w:t xml:space="preserve"> (a)</w:t>
      </w:r>
      <w:r w:rsidR="001622D7">
        <w:t xml:space="preserve">. </w:t>
      </w:r>
    </w:p>
    <w:p w14:paraId="468364C7" w14:textId="3D5F63D6" w:rsidR="001622D7" w:rsidRPr="001622D7" w:rsidRDefault="00FD4507" w:rsidP="001622D7">
      <w:pPr>
        <w:pStyle w:val="ListParagraph"/>
        <w:numPr>
          <w:ilvl w:val="0"/>
          <w:numId w:val="34"/>
        </w:numPr>
      </w:pPr>
      <w:r>
        <w:t>Adjust the screws that are aligned to the telescope.  G</w:t>
      </w:r>
      <w:r w:rsidR="001622D7" w:rsidRPr="001622D7">
        <w:t>rasp screws</w:t>
      </w:r>
      <w:r>
        <w:t xml:space="preserve"> the two screws</w:t>
      </w:r>
      <w:r w:rsidR="001622D7" w:rsidRPr="001622D7">
        <w:t xml:space="preserve"> so that both thumbs</w:t>
      </w:r>
      <w:r w:rsidR="001622D7">
        <w:t xml:space="preserve"> </w:t>
      </w:r>
      <w:r w:rsidR="001622D7" w:rsidRPr="001622D7">
        <w:t>are moving in opposite directio</w:t>
      </w:r>
      <w:r w:rsidR="00130F1F">
        <w:t xml:space="preserve">ns, </w:t>
      </w:r>
      <w:r w:rsidR="001622D7" w:rsidRPr="001622D7">
        <w:t>either</w:t>
      </w:r>
      <w:r>
        <w:t xml:space="preserve"> </w:t>
      </w:r>
      <w:r w:rsidR="001622D7" w:rsidRPr="001622D7">
        <w:t>toward each other or away from each other.</w:t>
      </w:r>
    </w:p>
    <w:p w14:paraId="39BDF68B" w14:textId="43E9EEAE" w:rsidR="001622D7" w:rsidRDefault="001622D7" w:rsidP="001622D7">
      <w:pPr>
        <w:pStyle w:val="ListParagraph"/>
        <w:numPr>
          <w:ilvl w:val="0"/>
          <w:numId w:val="34"/>
        </w:numPr>
      </w:pPr>
      <w:r w:rsidRPr="001622D7">
        <w:t>Note that the bubble moves in the same</w:t>
      </w:r>
      <w:r>
        <w:t xml:space="preserve"> </w:t>
      </w:r>
      <w:r w:rsidRPr="001622D7">
        <w:t>direction as your left thumb.</w:t>
      </w:r>
      <w:r w:rsidR="00FD4507">
        <w:t xml:space="preserve">  Adjust until the bubble is centered.</w:t>
      </w:r>
    </w:p>
    <w:p w14:paraId="4EC484A1" w14:textId="50E32C3F" w:rsidR="00FD4507" w:rsidRDefault="00FD4507" w:rsidP="001622D7">
      <w:pPr>
        <w:pStyle w:val="ListParagraph"/>
        <w:numPr>
          <w:ilvl w:val="0"/>
          <w:numId w:val="34"/>
        </w:numPr>
      </w:pPr>
      <w:r>
        <w:t>Rotate the telescope 90 degrees so it aligns with the other two screws</w:t>
      </w:r>
      <w:r w:rsidR="00130F1F">
        <w:t xml:space="preserve"> (b)</w:t>
      </w:r>
      <w:r>
        <w:t>.  Repeat steps 2 and 3.</w:t>
      </w:r>
    </w:p>
    <w:p w14:paraId="0D85C2D1" w14:textId="7B19A5A4" w:rsidR="00FD4507" w:rsidRDefault="00FD4507" w:rsidP="001622D7">
      <w:pPr>
        <w:pStyle w:val="ListParagraph"/>
        <w:numPr>
          <w:ilvl w:val="0"/>
          <w:numId w:val="34"/>
        </w:numPr>
      </w:pPr>
      <w:r>
        <w:t xml:space="preserve">Rotate the telescope back to the original position and adjust as necessary. </w:t>
      </w:r>
    </w:p>
    <w:p w14:paraId="7CC100F1" w14:textId="327D3088" w:rsidR="00FD4507" w:rsidRPr="001622D7" w:rsidRDefault="00FD4507" w:rsidP="001622D7">
      <w:pPr>
        <w:pStyle w:val="ListParagraph"/>
        <w:numPr>
          <w:ilvl w:val="0"/>
          <w:numId w:val="34"/>
        </w:numPr>
      </w:pPr>
      <w:r>
        <w:t>Check to see that the instrument is level</w:t>
      </w:r>
      <w:r w:rsidR="005F79EB">
        <w:t xml:space="preserve"> by rotating to random positions.  The level bubble should remain centered.   If not repeat the procedure. </w:t>
      </w:r>
    </w:p>
    <w:p w14:paraId="0399862F" w14:textId="77777777" w:rsidR="001622D7" w:rsidRPr="001622D7" w:rsidRDefault="001622D7" w:rsidP="00C82016">
      <w:pPr>
        <w:pStyle w:val="Heading2"/>
      </w:pPr>
      <w:r w:rsidRPr="001622D7">
        <w:t>Aiming and Focusing</w:t>
      </w:r>
    </w:p>
    <w:p w14:paraId="33BD6309" w14:textId="77777777" w:rsidR="001622D7" w:rsidRPr="001622D7" w:rsidRDefault="001622D7" w:rsidP="005F79EB">
      <w:pPr>
        <w:pStyle w:val="ListParagraph"/>
        <w:numPr>
          <w:ilvl w:val="0"/>
          <w:numId w:val="36"/>
        </w:numPr>
      </w:pPr>
      <w:r w:rsidRPr="001622D7">
        <w:t>Rotate the instrument by hand to aim the telescope to the far object.</w:t>
      </w:r>
    </w:p>
    <w:p w14:paraId="038D1F53" w14:textId="77777777" w:rsidR="001622D7" w:rsidRPr="001622D7" w:rsidRDefault="001622D7" w:rsidP="005F79EB">
      <w:pPr>
        <w:pStyle w:val="ListParagraph"/>
        <w:numPr>
          <w:ilvl w:val="0"/>
          <w:numId w:val="36"/>
        </w:numPr>
      </w:pPr>
      <w:r w:rsidRPr="001622D7">
        <w:t>Rotate the focusing knob until the object can be observed clearly.</w:t>
      </w:r>
    </w:p>
    <w:p w14:paraId="0C4F0610" w14:textId="7B1BF49B" w:rsidR="005F79EB" w:rsidRDefault="005F79EB" w:rsidP="005F79EB">
      <w:pPr>
        <w:pStyle w:val="ListParagraph"/>
        <w:numPr>
          <w:ilvl w:val="0"/>
          <w:numId w:val="36"/>
        </w:numPr>
      </w:pPr>
      <w:r>
        <w:t xml:space="preserve">Always focus the telescope before attempting to read the rod. </w:t>
      </w:r>
    </w:p>
    <w:p w14:paraId="7A83DD16" w14:textId="77777777" w:rsidR="00A22FC8" w:rsidRPr="001622D7" w:rsidRDefault="00A22FC8" w:rsidP="005F79EB">
      <w:pPr>
        <w:pStyle w:val="ListParagraph"/>
        <w:numPr>
          <w:ilvl w:val="0"/>
          <w:numId w:val="36"/>
        </w:numPr>
      </w:pPr>
    </w:p>
    <w:p w14:paraId="2F9D7FE4" w14:textId="3B21D954" w:rsidR="001622D7" w:rsidRDefault="001622D7" w:rsidP="00C82016">
      <w:pPr>
        <w:pStyle w:val="Heading2"/>
      </w:pPr>
      <w:r w:rsidRPr="001622D7">
        <w:t>Cross-hair Focus</w:t>
      </w:r>
    </w:p>
    <w:p w14:paraId="1C9B38C5" w14:textId="5F3C797B" w:rsidR="005F79EB" w:rsidRDefault="005F79EB" w:rsidP="00C51E7E">
      <w:pPr>
        <w:pStyle w:val="ListParagraph"/>
        <w:numPr>
          <w:ilvl w:val="0"/>
          <w:numId w:val="37"/>
        </w:numPr>
      </w:pPr>
      <w:r>
        <w:t>Before beginning using the instrument you must be</w:t>
      </w:r>
      <w:r w:rsidR="00C51E7E">
        <w:t xml:space="preserve"> </w:t>
      </w:r>
      <w:r>
        <w:t>sure that the cross-hairs are sharply focused.</w:t>
      </w:r>
    </w:p>
    <w:p w14:paraId="59899779" w14:textId="6E356FDD" w:rsidR="005F79EB" w:rsidRDefault="005F79EB" w:rsidP="00C51E7E">
      <w:pPr>
        <w:pStyle w:val="ListParagraph"/>
        <w:numPr>
          <w:ilvl w:val="0"/>
          <w:numId w:val="37"/>
        </w:numPr>
      </w:pPr>
      <w:r>
        <w:t xml:space="preserve">Adjust the eye piece until the cross-hairs are sharply focused.  Once focused the cross-hairs should </w:t>
      </w:r>
      <w:r w:rsidR="00C51E7E">
        <w:t xml:space="preserve">remain in focus for all readings.  </w:t>
      </w:r>
    </w:p>
    <w:p w14:paraId="13115E4F" w14:textId="7AD7AAC1" w:rsidR="00C51E7E" w:rsidRDefault="00C51E7E" w:rsidP="00C51E7E">
      <w:pPr>
        <w:pStyle w:val="ListParagraph"/>
        <w:numPr>
          <w:ilvl w:val="0"/>
          <w:numId w:val="37"/>
        </w:numPr>
      </w:pPr>
      <w:r>
        <w:t xml:space="preserve">NOTE:  If the operator changes readjust the cross-hair focus as their eye-sight may be different. </w:t>
      </w:r>
    </w:p>
    <w:p w14:paraId="3EBE94C4" w14:textId="476F8C3F" w:rsidR="0063305F" w:rsidRDefault="0063305F" w:rsidP="00C82016">
      <w:pPr>
        <w:pStyle w:val="Heading2"/>
      </w:pPr>
      <w:r>
        <w:t>Practice Reading</w:t>
      </w:r>
    </w:p>
    <w:p w14:paraId="1D642AA0" w14:textId="24298C49" w:rsidR="0063305F" w:rsidRDefault="0063305F" w:rsidP="0063305F">
      <w:pPr>
        <w:pStyle w:val="ListParagraph"/>
        <w:numPr>
          <w:ilvl w:val="0"/>
          <w:numId w:val="38"/>
        </w:numPr>
      </w:pPr>
      <w:r>
        <w:t>Point the telescope at rod #1</w:t>
      </w:r>
    </w:p>
    <w:p w14:paraId="68F77F3E" w14:textId="418EED29" w:rsidR="0063305F" w:rsidRDefault="0063305F" w:rsidP="0063305F">
      <w:pPr>
        <w:pStyle w:val="ListParagraph"/>
        <w:numPr>
          <w:ilvl w:val="0"/>
          <w:numId w:val="38"/>
        </w:numPr>
      </w:pPr>
      <w:r>
        <w:t>Focus the telescope</w:t>
      </w:r>
    </w:p>
    <w:p w14:paraId="232D0886" w14:textId="3069B7F4" w:rsidR="0063305F" w:rsidRDefault="0063305F" w:rsidP="0063305F">
      <w:pPr>
        <w:pStyle w:val="ListParagraph"/>
        <w:numPr>
          <w:ilvl w:val="0"/>
          <w:numId w:val="38"/>
        </w:numPr>
      </w:pPr>
      <w:r>
        <w:t>Read the rod</w:t>
      </w:r>
      <w:r w:rsidR="00066C6D">
        <w:t xml:space="preserve"> and record your reading. </w:t>
      </w:r>
    </w:p>
    <w:p w14:paraId="62C2D66B" w14:textId="10B34803" w:rsidR="00066C6D" w:rsidRPr="001622D7" w:rsidRDefault="00066C6D" w:rsidP="0063305F">
      <w:pPr>
        <w:pStyle w:val="ListParagraph"/>
        <w:numPr>
          <w:ilvl w:val="0"/>
          <w:numId w:val="38"/>
        </w:numPr>
      </w:pPr>
      <w:r>
        <w:t>Repeat for rod #2.</w:t>
      </w:r>
    </w:p>
    <w:p w14:paraId="4EA69293" w14:textId="77777777" w:rsidR="00C82016" w:rsidRDefault="00C82016">
      <w:pPr>
        <w:spacing w:after="160"/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 w:type="page"/>
      </w:r>
    </w:p>
    <w:p w14:paraId="390ABB34" w14:textId="6A4405FC" w:rsidR="00E75A06" w:rsidRDefault="003D08B5" w:rsidP="00464C0D">
      <w:pPr>
        <w:pStyle w:val="Heading1"/>
      </w:pPr>
      <w:r>
        <w:lastRenderedPageBreak/>
        <w:t>Questions</w:t>
      </w:r>
    </w:p>
    <w:p w14:paraId="369C9DA8" w14:textId="3158FEA3" w:rsidR="00731912" w:rsidRDefault="00731912" w:rsidP="00CB404F">
      <w:pPr>
        <w:pStyle w:val="ListParagraph"/>
        <w:numPr>
          <w:ilvl w:val="0"/>
          <w:numId w:val="3"/>
        </w:numPr>
      </w:pPr>
      <w:r>
        <w:t>What type of level are you using? _____________________________</w:t>
      </w:r>
    </w:p>
    <w:p w14:paraId="3E2D8D6E" w14:textId="77777777" w:rsidR="00731912" w:rsidRDefault="00731912" w:rsidP="00731912">
      <w:pPr>
        <w:pStyle w:val="ListParagraph"/>
      </w:pPr>
    </w:p>
    <w:p w14:paraId="2AF9498E" w14:textId="3B7FF311" w:rsidR="003D08B5" w:rsidRDefault="00A55D03" w:rsidP="00CB404F">
      <w:pPr>
        <w:pStyle w:val="ListParagraph"/>
        <w:numPr>
          <w:ilvl w:val="0"/>
          <w:numId w:val="3"/>
        </w:numPr>
      </w:pPr>
      <w:r>
        <w:t>What is the proper height of the telescope</w:t>
      </w:r>
      <w:r w:rsidR="005F1F41">
        <w:t xml:space="preserve">?  </w:t>
      </w:r>
      <w:r w:rsidR="00807F4B">
        <w:t xml:space="preserve"> </w:t>
      </w:r>
    </w:p>
    <w:p w14:paraId="4AC96786" w14:textId="4048DFD4" w:rsidR="00C04B4B" w:rsidRDefault="00C04B4B" w:rsidP="00C04B4B">
      <w:pPr>
        <w:pStyle w:val="ListParagraph"/>
      </w:pPr>
      <w:r>
        <w:t>________________________________________________________</w:t>
      </w:r>
    </w:p>
    <w:p w14:paraId="33327FCB" w14:textId="590088BE" w:rsidR="00672761" w:rsidRDefault="00A55D03" w:rsidP="00CB404F">
      <w:pPr>
        <w:pStyle w:val="ListParagraph"/>
        <w:numPr>
          <w:ilvl w:val="0"/>
          <w:numId w:val="3"/>
        </w:numPr>
      </w:pPr>
      <w:r>
        <w:t>When should the cross-hair focus be readjusted?</w:t>
      </w:r>
      <w:r w:rsidR="00AC1350">
        <w:t xml:space="preserve">  </w:t>
      </w:r>
    </w:p>
    <w:p w14:paraId="15C58412" w14:textId="63EE2E5F" w:rsidR="00C04B4B" w:rsidRDefault="00C04B4B" w:rsidP="00C04B4B">
      <w:pPr>
        <w:pStyle w:val="ListParagraph"/>
      </w:pPr>
      <w:r>
        <w:t>________________________________________________________</w:t>
      </w:r>
    </w:p>
    <w:p w14:paraId="7AD3F5D0" w14:textId="512F0DCA" w:rsidR="00CB404F" w:rsidRDefault="00A55D03" w:rsidP="00CB404F">
      <w:pPr>
        <w:pStyle w:val="ListParagraph"/>
        <w:numPr>
          <w:ilvl w:val="0"/>
          <w:numId w:val="3"/>
        </w:numPr>
      </w:pPr>
      <w:r>
        <w:t xml:space="preserve">When will the telescope focus need to </w:t>
      </w:r>
      <w:r w:rsidR="00731912">
        <w:t xml:space="preserve">be </w:t>
      </w:r>
      <w:r>
        <w:t>adjusted</w:t>
      </w:r>
      <w:r w:rsidR="00807F4B">
        <w:t>?</w:t>
      </w:r>
    </w:p>
    <w:p w14:paraId="55685931" w14:textId="77777777" w:rsidR="00C04B4B" w:rsidRDefault="00C04B4B" w:rsidP="00C04B4B">
      <w:pPr>
        <w:pStyle w:val="ListParagraph"/>
      </w:pPr>
      <w:r>
        <w:t>________________________________________________________</w:t>
      </w:r>
    </w:p>
    <w:p w14:paraId="113891DC" w14:textId="77777777" w:rsidR="00C82016" w:rsidRDefault="00C82016" w:rsidP="00CB404F">
      <w:pPr>
        <w:pStyle w:val="ListParagraph"/>
        <w:numPr>
          <w:ilvl w:val="0"/>
          <w:numId w:val="3"/>
        </w:numPr>
      </w:pPr>
      <w:r>
        <w:t>What are the graduations (ex.  Feet, inches or Feet and 100ths of feet) is the rod you are using?</w:t>
      </w:r>
    </w:p>
    <w:p w14:paraId="0F1D659D" w14:textId="77777777" w:rsidR="00C82016" w:rsidRDefault="00C82016" w:rsidP="00C82016">
      <w:pPr>
        <w:pStyle w:val="ListParagraph"/>
      </w:pPr>
      <w:r>
        <w:t>________________________________________________________</w:t>
      </w:r>
    </w:p>
    <w:p w14:paraId="7FC5A1E9" w14:textId="30037F54" w:rsidR="00807F4B" w:rsidRDefault="00807F4B" w:rsidP="00CB404F">
      <w:pPr>
        <w:pStyle w:val="ListParagraph"/>
        <w:numPr>
          <w:ilvl w:val="0"/>
          <w:numId w:val="3"/>
        </w:numPr>
      </w:pPr>
      <w:r>
        <w:t xml:space="preserve">If you take rod readings of 5’ 4” and 5’ 6” which point is lower?  </w:t>
      </w:r>
    </w:p>
    <w:p w14:paraId="6DD224BE" w14:textId="77777777" w:rsidR="00B572F7" w:rsidRDefault="00B572F7" w:rsidP="00B572F7">
      <w:pPr>
        <w:ind w:firstLine="720"/>
      </w:pPr>
      <w:r>
        <w:t>________________________________________________________</w:t>
      </w:r>
    </w:p>
    <w:p w14:paraId="25CC2269" w14:textId="2350CCEB" w:rsidR="00B572F7" w:rsidRDefault="00B572F7" w:rsidP="00C04B4B">
      <w:pPr>
        <w:pStyle w:val="ListParagraph"/>
      </w:pPr>
    </w:p>
    <w:p w14:paraId="7E387649" w14:textId="4BEC129D" w:rsidR="002F5AAD" w:rsidRDefault="002F5AAD" w:rsidP="0063305F">
      <w:pPr>
        <w:pStyle w:val="ListParagraph"/>
        <w:numPr>
          <w:ilvl w:val="0"/>
          <w:numId w:val="3"/>
        </w:numPr>
        <w:tabs>
          <w:tab w:val="left" w:pos="5760"/>
        </w:tabs>
      </w:pPr>
      <w:r>
        <w:t xml:space="preserve">Rod #1 Reading: </w:t>
      </w:r>
      <w:r w:rsidR="0063305F">
        <w:tab/>
      </w:r>
      <w:r>
        <w:t>________</w:t>
      </w:r>
    </w:p>
    <w:p w14:paraId="2B36A838" w14:textId="77777777" w:rsidR="00B572F7" w:rsidRDefault="00B572F7" w:rsidP="0063305F">
      <w:pPr>
        <w:pStyle w:val="ListParagraph"/>
        <w:tabs>
          <w:tab w:val="left" w:pos="5760"/>
        </w:tabs>
      </w:pPr>
    </w:p>
    <w:p w14:paraId="1DCD2E54" w14:textId="77777777" w:rsidR="0063305F" w:rsidRDefault="0063305F" w:rsidP="0063305F">
      <w:pPr>
        <w:pStyle w:val="ListParagraph"/>
        <w:numPr>
          <w:ilvl w:val="0"/>
          <w:numId w:val="3"/>
        </w:numPr>
        <w:tabs>
          <w:tab w:val="left" w:pos="5760"/>
        </w:tabs>
      </w:pPr>
      <w:r>
        <w:t xml:space="preserve">Rod #2 Reading: </w:t>
      </w:r>
      <w:r>
        <w:tab/>
        <w:t>________</w:t>
      </w:r>
    </w:p>
    <w:p w14:paraId="63770AEE" w14:textId="77777777" w:rsidR="0063305F" w:rsidRDefault="0063305F" w:rsidP="0063305F">
      <w:pPr>
        <w:pStyle w:val="ListParagraph"/>
        <w:tabs>
          <w:tab w:val="left" w:pos="5760"/>
        </w:tabs>
      </w:pPr>
    </w:p>
    <w:p w14:paraId="68EB3210" w14:textId="34FD7754" w:rsidR="0063305F" w:rsidRDefault="0063305F" w:rsidP="0063305F">
      <w:pPr>
        <w:pStyle w:val="ListParagraph"/>
        <w:numPr>
          <w:ilvl w:val="0"/>
          <w:numId w:val="3"/>
        </w:numPr>
        <w:tabs>
          <w:tab w:val="left" w:pos="5760"/>
        </w:tabs>
      </w:pPr>
      <w:r>
        <w:t xml:space="preserve">Difference (subtract reading #2 from reading #1): </w:t>
      </w:r>
      <w:r>
        <w:tab/>
        <w:t>________</w:t>
      </w:r>
    </w:p>
    <w:p w14:paraId="21EC7558" w14:textId="77777777" w:rsidR="0063305F" w:rsidRDefault="0063305F" w:rsidP="0063305F">
      <w:pPr>
        <w:pStyle w:val="ListParagraph"/>
      </w:pPr>
    </w:p>
    <w:p w14:paraId="23A655D2" w14:textId="77777777" w:rsidR="001B3CB4" w:rsidRDefault="001B3CB4" w:rsidP="001B3CB4">
      <w:pPr>
        <w:pStyle w:val="Heading1"/>
      </w:pPr>
      <w:r>
        <w:t>Reading the Rod</w:t>
      </w:r>
    </w:p>
    <w:p w14:paraId="3F37292A" w14:textId="77777777" w:rsidR="001B3CB4" w:rsidRDefault="001B3CB4" w:rsidP="001B3CB4">
      <w:r>
        <w:t xml:space="preserve">Reading a rod takes a bit of practice.  The reading is taken at edge of the mark not the middle.   The diagram below shows a Philadelphia Rod (feet and hundredths of feet). </w:t>
      </w:r>
    </w:p>
    <w:p w14:paraId="4232FBDC" w14:textId="77777777" w:rsidR="001B3CB4" w:rsidRPr="00731912" w:rsidRDefault="001B3CB4" w:rsidP="001B3CB4"/>
    <w:p w14:paraId="38F50B54" w14:textId="6C99B756" w:rsidR="001B3CB4" w:rsidRDefault="001B3CB4" w:rsidP="001B3CB4">
      <w:pPr>
        <w:pStyle w:val="NoSpacing"/>
      </w:pPr>
      <w:r>
        <w:fldChar w:fldCharType="begin"/>
      </w:r>
      <w:r>
        <w:instrText xml:space="preserve"> INCLUDEPICTURE "http://www.ncwater.org/permits_and_registration/instream_flow/gif/levelview.gif" \* MERGEFORMATINET </w:instrText>
      </w:r>
      <w:r>
        <w:fldChar w:fldCharType="separate"/>
      </w:r>
      <w:r>
        <w:fldChar w:fldCharType="begin"/>
      </w:r>
      <w:r>
        <w:instrText xml:space="preserve"> INCLUDEPICTURE  "http://www.ncwater.org/permits_and_registration/instream_flow/gif/levelview.gif" \* MERGEFORMATINET </w:instrText>
      </w:r>
      <w:r>
        <w:fldChar w:fldCharType="separate"/>
      </w:r>
      <w:r>
        <w:fldChar w:fldCharType="begin"/>
      </w:r>
      <w:r>
        <w:instrText xml:space="preserve"> INCLUDEPICTURE  "http://www.ncwater.org/permits_and_registration/instream_flow/gif/levelview.gif" \* MERGEFORMATINET </w:instrText>
      </w:r>
      <w:r>
        <w:fldChar w:fldCharType="separate"/>
      </w:r>
      <w:r w:rsidR="006005CE">
        <w:fldChar w:fldCharType="begin"/>
      </w:r>
      <w:r w:rsidR="006005CE">
        <w:instrText xml:space="preserve"> INCLUDEPICTURE  "http://www.ncwater.org/permits_and_registration/instream_flow/gif/levelview.gif" \* MERGEFORMATINET </w:instrText>
      </w:r>
      <w:r w:rsidR="006005CE">
        <w:fldChar w:fldCharType="separate"/>
      </w:r>
      <w:r>
        <w:fldChar w:fldCharType="begin"/>
      </w:r>
      <w:r>
        <w:instrText xml:space="preserve"> INCLUDEPICTURE  "http://www.ncwater.org/permits_and_registration/instream_flow/gif/levelview.gif"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"http://www.ncwater.org/permits_and_registration/instream_flow/gif/levelview.gif" \* MERGEFORMATINET </w:instrText>
      </w:r>
      <w:r w:rsidR="00000000">
        <w:fldChar w:fldCharType="separate"/>
      </w:r>
      <w:r w:rsidR="00ED0111">
        <w:pict w14:anchorId="4797BF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figure four, view of survey rod through eyepiece of survey instrument." style="width:315.25pt;height:217.05pt">
            <v:imagedata r:id="rId17" r:href="rId18"/>
          </v:shape>
        </w:pict>
      </w:r>
      <w:r w:rsidR="00000000">
        <w:fldChar w:fldCharType="end"/>
      </w:r>
      <w:r>
        <w:fldChar w:fldCharType="end"/>
      </w:r>
      <w:r w:rsidR="006005CE"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2BC05847" w14:textId="77777777" w:rsidR="001B3CB4" w:rsidRDefault="001B3CB4" w:rsidP="001B3CB4">
      <w:pPr>
        <w:spacing w:after="160"/>
        <w:rPr>
          <w:rFonts w:asciiTheme="majorHAnsi" w:eastAsiaTheme="majorEastAsia" w:hAnsiTheme="majorHAnsi" w:cstheme="majorBidi"/>
          <w:b/>
          <w:sz w:val="32"/>
          <w:szCs w:val="32"/>
        </w:rPr>
      </w:pPr>
      <w:r>
        <w:br w:type="page"/>
      </w:r>
    </w:p>
    <w:p w14:paraId="3A1CFB20" w14:textId="29086BF7" w:rsidR="003D08B5" w:rsidRDefault="003D08B5" w:rsidP="00C61215">
      <w:pPr>
        <w:pStyle w:val="Heading1"/>
      </w:pPr>
      <w:r>
        <w:lastRenderedPageBreak/>
        <w:t>Teac</w:t>
      </w:r>
      <w:r w:rsidR="00C61215">
        <w:t>h</w:t>
      </w:r>
      <w:r>
        <w:t>ing Notes</w:t>
      </w:r>
    </w:p>
    <w:p w14:paraId="60FAC0ED" w14:textId="77777777" w:rsidR="00B572F7" w:rsidRDefault="002F5AAD" w:rsidP="00213D42">
      <w:pPr>
        <w:pStyle w:val="ListParagraph"/>
        <w:numPr>
          <w:ilvl w:val="0"/>
          <w:numId w:val="4"/>
        </w:numPr>
      </w:pPr>
      <w:r>
        <w:t xml:space="preserve">Preface the activity with a lecture on the setup procedure and rod reading (or videos).   </w:t>
      </w:r>
    </w:p>
    <w:p w14:paraId="11964014" w14:textId="15BC7715" w:rsidR="002F5AAD" w:rsidRDefault="002F5AAD" w:rsidP="00213D42">
      <w:pPr>
        <w:pStyle w:val="ListParagraph"/>
        <w:numPr>
          <w:ilvl w:val="0"/>
          <w:numId w:val="4"/>
        </w:numPr>
      </w:pPr>
      <w:r>
        <w:t>Dirt or turf works best.  I</w:t>
      </w:r>
      <w:r w:rsidR="001B3CB4">
        <w:t>f</w:t>
      </w:r>
      <w:r>
        <w:t xml:space="preserve"> you need to setup on asphalt create a stand for the tripod (below).  </w:t>
      </w:r>
    </w:p>
    <w:p w14:paraId="41143846" w14:textId="0A28CC57" w:rsidR="00B572F7" w:rsidRDefault="00A22FC8" w:rsidP="00213D42">
      <w:pPr>
        <w:pStyle w:val="ListParagraph"/>
        <w:numPr>
          <w:ilvl w:val="0"/>
          <w:numId w:val="4"/>
        </w:numPr>
      </w:pPr>
      <w:r>
        <w:t xml:space="preserve">Setup two rods in fixed positions </w:t>
      </w:r>
      <w:r w:rsidR="002F5AAD">
        <w:t>so students can practice focusing and reading.  Set at different distances</w:t>
      </w:r>
      <w:r w:rsidR="001B3CB4">
        <w:t xml:space="preserve"> to force focusing </w:t>
      </w:r>
      <w:proofErr w:type="spellStart"/>
      <w:r w:rsidR="001B3CB4">
        <w:t>pratice</w:t>
      </w:r>
      <w:proofErr w:type="spellEnd"/>
      <w:r w:rsidR="002F5AAD">
        <w:t xml:space="preserve">.  Rods can be fastened with a cable tie to a fence post or </w:t>
      </w:r>
      <w:proofErr w:type="spellStart"/>
      <w:r w:rsidR="002F5AAD">
        <w:t>Tpost</w:t>
      </w:r>
      <w:proofErr w:type="spellEnd"/>
      <w:r w:rsidR="002F5AAD">
        <w:t xml:space="preserve">.   </w:t>
      </w:r>
      <w:r w:rsidR="00B572F7">
        <w:t xml:space="preserve"> </w:t>
      </w:r>
      <w:r w:rsidR="00C82016">
        <w:t xml:space="preserve">Clearly label as #1 and #2.  </w:t>
      </w:r>
    </w:p>
    <w:p w14:paraId="41392C6B" w14:textId="591BD762" w:rsidR="002F5AAD" w:rsidRDefault="00B572F7" w:rsidP="00213D42">
      <w:pPr>
        <w:pStyle w:val="ListParagraph"/>
        <w:numPr>
          <w:ilvl w:val="0"/>
          <w:numId w:val="4"/>
        </w:numPr>
      </w:pPr>
      <w:r>
        <w:t>Multiple levels can be used.   Note: Different levels will have different readings as their height of instrument will be different.  However</w:t>
      </w:r>
      <w:r w:rsidR="009A6739">
        <w:t>,</w:t>
      </w:r>
      <w:r>
        <w:t xml:space="preserve"> you can check reading by computing the difference in elevation between the two rods.   If the instrument is not moved </w:t>
      </w:r>
      <w:r w:rsidR="0063305F">
        <w:t xml:space="preserve">and is properly leveled, then all students should have same number.  </w:t>
      </w:r>
    </w:p>
    <w:p w14:paraId="2281FB99" w14:textId="1FBE0BF1" w:rsidR="009A6739" w:rsidRDefault="001D03D2" w:rsidP="009A6739">
      <w:r>
        <w:t>Tripod stand</w:t>
      </w:r>
    </w:p>
    <w:p w14:paraId="58DCDB7D" w14:textId="78267248" w:rsidR="001D03D2" w:rsidRDefault="001D03D2" w:rsidP="009A6739">
      <w:r>
        <w:t>Build from 1x2 lumber.   Attach pieces with one screw so they can be folded for storage.   Drill ¾” holes in the ends for the tripod points.</w:t>
      </w:r>
    </w:p>
    <w:p w14:paraId="1814F527" w14:textId="515305A8" w:rsidR="009A6739" w:rsidRDefault="009A6739" w:rsidP="009A6739"/>
    <w:p w14:paraId="5E1B58D0" w14:textId="26ED6BC4" w:rsidR="00CE7C63" w:rsidRDefault="00CE7C63" w:rsidP="009A6739">
      <w:r>
        <w:rPr>
          <w:noProof/>
        </w:rPr>
        <w:drawing>
          <wp:inline distT="0" distB="0" distL="0" distR="0" wp14:anchorId="3625AACC" wp14:editId="41E5B31B">
            <wp:extent cx="5257800" cy="4062999"/>
            <wp:effectExtent l="0" t="0" r="0" b="0"/>
            <wp:docPr id="26" name="Picture 2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Diagram&#10;&#10;Description automatically generated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042" cy="407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BFCC4" w14:textId="5CB91EA5" w:rsidR="008F1B9C" w:rsidRDefault="008F1B9C" w:rsidP="009A6739">
      <w:r>
        <w:rPr>
          <w:noProof/>
        </w:rPr>
        <w:lastRenderedPageBreak/>
        <w:drawing>
          <wp:inline distT="0" distB="0" distL="0" distR="0" wp14:anchorId="07DAF626" wp14:editId="26C89F44">
            <wp:extent cx="4685171" cy="4226428"/>
            <wp:effectExtent l="952" t="0" r="2223" b="2222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25307" cy="426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7FE2D" w14:textId="77777777" w:rsidR="00C82016" w:rsidRDefault="00C82016">
      <w:pPr>
        <w:spacing w:after="160"/>
      </w:pPr>
      <w:r>
        <w:br w:type="page"/>
      </w:r>
    </w:p>
    <w:p w14:paraId="1097DF7C" w14:textId="38BE89C1" w:rsidR="00C82016" w:rsidRDefault="00C82016" w:rsidP="00066C6D">
      <w:pPr>
        <w:pStyle w:val="Heading1"/>
      </w:pPr>
      <w:r>
        <w:lastRenderedPageBreak/>
        <w:t>Rod La</w:t>
      </w:r>
      <w:r w:rsidR="00066C6D">
        <w:t>bels</w:t>
      </w:r>
    </w:p>
    <w:p w14:paraId="00B784AA" w14:textId="1C87F93B" w:rsidR="00066C6D" w:rsidRDefault="00066C6D" w:rsidP="00066C6D">
      <w:r>
        <w:t xml:space="preserve">Cut apart and tape to each rod.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6C6D" w14:paraId="535F1E3E" w14:textId="77777777" w:rsidTr="00066C6D">
        <w:tc>
          <w:tcPr>
            <w:tcW w:w="9350" w:type="dxa"/>
            <w:vAlign w:val="center"/>
          </w:tcPr>
          <w:p w14:paraId="0DF38C6E" w14:textId="77777777" w:rsidR="00066C6D" w:rsidRPr="00066C6D" w:rsidRDefault="00066C6D" w:rsidP="00066C6D">
            <w:pPr>
              <w:pStyle w:val="NoSpacing"/>
              <w:jc w:val="center"/>
              <w:rPr>
                <w:sz w:val="450"/>
                <w:szCs w:val="450"/>
              </w:rPr>
            </w:pPr>
            <w:r w:rsidRPr="00066C6D">
              <w:rPr>
                <w:sz w:val="450"/>
                <w:szCs w:val="450"/>
              </w:rPr>
              <w:t>#1</w:t>
            </w:r>
          </w:p>
        </w:tc>
      </w:tr>
    </w:tbl>
    <w:p w14:paraId="031818E7" w14:textId="77777777" w:rsidR="00066C6D" w:rsidRPr="00066C6D" w:rsidRDefault="00066C6D" w:rsidP="00066C6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6C6D" w14:paraId="211A97B0" w14:textId="77777777" w:rsidTr="00066C6D">
        <w:tc>
          <w:tcPr>
            <w:tcW w:w="9350" w:type="dxa"/>
            <w:vAlign w:val="center"/>
          </w:tcPr>
          <w:p w14:paraId="4E800A5E" w14:textId="265F8963" w:rsidR="00066C6D" w:rsidRPr="00066C6D" w:rsidRDefault="00066C6D" w:rsidP="00066C6D">
            <w:pPr>
              <w:pStyle w:val="NoSpacing"/>
              <w:jc w:val="center"/>
              <w:rPr>
                <w:sz w:val="450"/>
                <w:szCs w:val="450"/>
              </w:rPr>
            </w:pPr>
            <w:r w:rsidRPr="00066C6D">
              <w:rPr>
                <w:sz w:val="450"/>
                <w:szCs w:val="450"/>
              </w:rPr>
              <w:t>#2</w:t>
            </w:r>
          </w:p>
        </w:tc>
      </w:tr>
    </w:tbl>
    <w:p w14:paraId="1439F5C2" w14:textId="77777777" w:rsidR="00066C6D" w:rsidRPr="00066C6D" w:rsidRDefault="00066C6D" w:rsidP="00066C6D"/>
    <w:p w14:paraId="2771193D" w14:textId="77777777" w:rsidR="00066C6D" w:rsidRPr="00066C6D" w:rsidRDefault="00066C6D" w:rsidP="00066C6D"/>
    <w:sectPr w:rsidR="00066C6D" w:rsidRPr="00066C6D" w:rsidSect="00DC59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FE9B4" w14:textId="77777777" w:rsidR="00652E22" w:rsidRDefault="00652E22" w:rsidP="00CD71D0">
      <w:pPr>
        <w:spacing w:after="0" w:line="240" w:lineRule="auto"/>
      </w:pPr>
      <w:r>
        <w:separator/>
      </w:r>
    </w:p>
  </w:endnote>
  <w:endnote w:type="continuationSeparator" w:id="0">
    <w:p w14:paraId="052ADC78" w14:textId="77777777" w:rsidR="00652E22" w:rsidRDefault="00652E22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F3EF5" w14:textId="77777777" w:rsidR="00513BDE" w:rsidRDefault="00513B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4595970F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ED0111">
      <w:rPr>
        <w:noProof/>
      </w:rPr>
      <w:t>9/6/2022</w:t>
    </w:r>
    <w:r w:rsidR="003C5B2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8BA8" w14:textId="77777777" w:rsidR="00513BDE" w:rsidRDefault="00513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C35BE" w14:textId="77777777" w:rsidR="00652E22" w:rsidRDefault="00652E22" w:rsidP="00CD71D0">
      <w:pPr>
        <w:spacing w:after="0" w:line="240" w:lineRule="auto"/>
      </w:pPr>
      <w:r>
        <w:separator/>
      </w:r>
    </w:p>
  </w:footnote>
  <w:footnote w:type="continuationSeparator" w:id="0">
    <w:p w14:paraId="05E253CD" w14:textId="77777777" w:rsidR="00652E22" w:rsidRDefault="00652E22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5A83D" w14:textId="77777777" w:rsidR="00513BDE" w:rsidRDefault="00513B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BC59C" w14:textId="1657317A" w:rsidR="00513BDE" w:rsidRDefault="00513BDE" w:rsidP="00513BDE">
    <w:pPr>
      <w:pStyle w:val="Header"/>
    </w:pPr>
    <w:r>
      <w:t xml:space="preserve">Oregon FFA </w:t>
    </w:r>
    <w:r>
      <w:tab/>
      <w:t>Surveying</w:t>
    </w:r>
    <w:r>
      <w:tab/>
    </w:r>
    <w:fldSimple w:instr=" STYLEREF  Title  \* MERGEFORMAT ">
      <w:r w:rsidR="00ED0111">
        <w:rPr>
          <w:noProof/>
        </w:rPr>
        <w:t>Instrument (Level) Setup</w:t>
      </w:r>
    </w:fldSimple>
    <w:r>
      <w:t xml:space="preserve"> Activity</w:t>
    </w:r>
  </w:p>
  <w:p w14:paraId="2D213C7A" w14:textId="6E2F7802" w:rsidR="00CD71D0" w:rsidRPr="00513BDE" w:rsidRDefault="00CD71D0" w:rsidP="00513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38AC" w14:textId="77777777" w:rsidR="00513BDE" w:rsidRDefault="00513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568204">
    <w:abstractNumId w:val="40"/>
  </w:num>
  <w:num w:numId="2" w16cid:durableId="353771340">
    <w:abstractNumId w:val="25"/>
  </w:num>
  <w:num w:numId="3" w16cid:durableId="67580826">
    <w:abstractNumId w:val="18"/>
  </w:num>
  <w:num w:numId="4" w16cid:durableId="921138326">
    <w:abstractNumId w:val="16"/>
  </w:num>
  <w:num w:numId="5" w16cid:durableId="2082678553">
    <w:abstractNumId w:val="29"/>
  </w:num>
  <w:num w:numId="6" w16cid:durableId="976646613">
    <w:abstractNumId w:val="32"/>
  </w:num>
  <w:num w:numId="7" w16cid:durableId="1816407237">
    <w:abstractNumId w:val="17"/>
  </w:num>
  <w:num w:numId="8" w16cid:durableId="2098210714">
    <w:abstractNumId w:val="36"/>
  </w:num>
  <w:num w:numId="9" w16cid:durableId="700589692">
    <w:abstractNumId w:val="13"/>
  </w:num>
  <w:num w:numId="10" w16cid:durableId="980888971">
    <w:abstractNumId w:val="3"/>
  </w:num>
  <w:num w:numId="11" w16cid:durableId="1998992478">
    <w:abstractNumId w:val="19"/>
  </w:num>
  <w:num w:numId="12" w16cid:durableId="304091527">
    <w:abstractNumId w:val="33"/>
  </w:num>
  <w:num w:numId="13" w16cid:durableId="1905750664">
    <w:abstractNumId w:val="41"/>
  </w:num>
  <w:num w:numId="14" w16cid:durableId="2007900552">
    <w:abstractNumId w:val="28"/>
  </w:num>
  <w:num w:numId="15" w16cid:durableId="1406605523">
    <w:abstractNumId w:val="6"/>
  </w:num>
  <w:num w:numId="16" w16cid:durableId="1632520685">
    <w:abstractNumId w:val="5"/>
  </w:num>
  <w:num w:numId="17" w16cid:durableId="1640454185">
    <w:abstractNumId w:val="21"/>
  </w:num>
  <w:num w:numId="18" w16cid:durableId="1249772668">
    <w:abstractNumId w:val="7"/>
  </w:num>
  <w:num w:numId="19" w16cid:durableId="1923292620">
    <w:abstractNumId w:val="12"/>
  </w:num>
  <w:num w:numId="20" w16cid:durableId="1150831221">
    <w:abstractNumId w:val="20"/>
  </w:num>
  <w:num w:numId="21" w16cid:durableId="1499223108">
    <w:abstractNumId w:val="31"/>
  </w:num>
  <w:num w:numId="22" w16cid:durableId="226039806">
    <w:abstractNumId w:val="15"/>
  </w:num>
  <w:num w:numId="23" w16cid:durableId="1345590297">
    <w:abstractNumId w:val="9"/>
  </w:num>
  <w:num w:numId="24" w16cid:durableId="861286585">
    <w:abstractNumId w:val="27"/>
  </w:num>
  <w:num w:numId="25" w16cid:durableId="1331326449">
    <w:abstractNumId w:val="4"/>
  </w:num>
  <w:num w:numId="26" w16cid:durableId="1302266565">
    <w:abstractNumId w:val="0"/>
  </w:num>
  <w:num w:numId="27" w16cid:durableId="345836295">
    <w:abstractNumId w:val="11"/>
  </w:num>
  <w:num w:numId="28" w16cid:durableId="374935143">
    <w:abstractNumId w:val="23"/>
  </w:num>
  <w:num w:numId="29" w16cid:durableId="1599364763">
    <w:abstractNumId w:val="38"/>
  </w:num>
  <w:num w:numId="30" w16cid:durableId="1840995683">
    <w:abstractNumId w:val="24"/>
  </w:num>
  <w:num w:numId="31" w16cid:durableId="334264987">
    <w:abstractNumId w:val="8"/>
  </w:num>
  <w:num w:numId="32" w16cid:durableId="357462980">
    <w:abstractNumId w:val="35"/>
  </w:num>
  <w:num w:numId="33" w16cid:durableId="880098237">
    <w:abstractNumId w:val="26"/>
  </w:num>
  <w:num w:numId="34" w16cid:durableId="1480343250">
    <w:abstractNumId w:val="37"/>
  </w:num>
  <w:num w:numId="35" w16cid:durableId="822509129">
    <w:abstractNumId w:val="22"/>
  </w:num>
  <w:num w:numId="36" w16cid:durableId="1478261427">
    <w:abstractNumId w:val="34"/>
  </w:num>
  <w:num w:numId="37" w16cid:durableId="1089109970">
    <w:abstractNumId w:val="14"/>
  </w:num>
  <w:num w:numId="38" w16cid:durableId="797339759">
    <w:abstractNumId w:val="10"/>
  </w:num>
  <w:num w:numId="39" w16cid:durableId="1255553241">
    <w:abstractNumId w:val="30"/>
  </w:num>
  <w:num w:numId="40" w16cid:durableId="496968187">
    <w:abstractNumId w:val="2"/>
  </w:num>
  <w:num w:numId="41" w16cid:durableId="1375694000">
    <w:abstractNumId w:val="1"/>
  </w:num>
  <w:num w:numId="42" w16cid:durableId="199382579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E6131"/>
    <w:rsid w:val="00102AFC"/>
    <w:rsid w:val="00110861"/>
    <w:rsid w:val="00130F1F"/>
    <w:rsid w:val="00132629"/>
    <w:rsid w:val="001622D7"/>
    <w:rsid w:val="00183F44"/>
    <w:rsid w:val="001A009B"/>
    <w:rsid w:val="001B3CB4"/>
    <w:rsid w:val="001D03D2"/>
    <w:rsid w:val="00207B0D"/>
    <w:rsid w:val="00213D42"/>
    <w:rsid w:val="00266CF0"/>
    <w:rsid w:val="002673B6"/>
    <w:rsid w:val="002C28D2"/>
    <w:rsid w:val="002E0F41"/>
    <w:rsid w:val="002F5AAD"/>
    <w:rsid w:val="003A273B"/>
    <w:rsid w:val="003C5B2F"/>
    <w:rsid w:val="003D08B5"/>
    <w:rsid w:val="00464C0D"/>
    <w:rsid w:val="00513BDE"/>
    <w:rsid w:val="005352B6"/>
    <w:rsid w:val="005629A8"/>
    <w:rsid w:val="005B549F"/>
    <w:rsid w:val="005D16B1"/>
    <w:rsid w:val="005F1F41"/>
    <w:rsid w:val="005F79EB"/>
    <w:rsid w:val="006005CE"/>
    <w:rsid w:val="0060390C"/>
    <w:rsid w:val="0063305F"/>
    <w:rsid w:val="00652E22"/>
    <w:rsid w:val="00654ECF"/>
    <w:rsid w:val="00672761"/>
    <w:rsid w:val="006A6900"/>
    <w:rsid w:val="00726CDC"/>
    <w:rsid w:val="00731912"/>
    <w:rsid w:val="00807F4B"/>
    <w:rsid w:val="008F1B9C"/>
    <w:rsid w:val="00977AF9"/>
    <w:rsid w:val="009A6739"/>
    <w:rsid w:val="00A1215C"/>
    <w:rsid w:val="00A22FC8"/>
    <w:rsid w:val="00A55D03"/>
    <w:rsid w:val="00A6043C"/>
    <w:rsid w:val="00A9258A"/>
    <w:rsid w:val="00AC1350"/>
    <w:rsid w:val="00B572F7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C59D2"/>
    <w:rsid w:val="00E70329"/>
    <w:rsid w:val="00E75A06"/>
    <w:rsid w:val="00ED0111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111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D01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01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01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ED01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0111"/>
  </w:style>
  <w:style w:type="paragraph" w:styleId="ListParagraph">
    <w:name w:val="List Paragraph"/>
    <w:basedOn w:val="Normal"/>
    <w:uiPriority w:val="34"/>
    <w:qFormat/>
    <w:rsid w:val="00ED011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D011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D0111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D0111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0111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D0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111"/>
  </w:style>
  <w:style w:type="paragraph" w:styleId="Footer">
    <w:name w:val="footer"/>
    <w:basedOn w:val="Normal"/>
    <w:link w:val="FooterChar"/>
    <w:uiPriority w:val="99"/>
    <w:unhideWhenUsed/>
    <w:rsid w:val="00ED0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111"/>
  </w:style>
  <w:style w:type="character" w:customStyle="1" w:styleId="Heading2Char">
    <w:name w:val="Heading 2 Char"/>
    <w:basedOn w:val="DefaultParagraphFont"/>
    <w:link w:val="Heading2"/>
    <w:uiPriority w:val="9"/>
    <w:rsid w:val="00ED0111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D0111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D0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01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0111"/>
    <w:rPr>
      <w:color w:val="605E5C"/>
      <w:shd w:val="clear" w:color="auto" w:fill="E1DFDD"/>
    </w:rPr>
  </w:style>
  <w:style w:type="paragraph" w:customStyle="1" w:styleId="Default">
    <w:name w:val="Default"/>
    <w:rsid w:val="00ED01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D01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01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01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1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11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D01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http://www.ncwater.org/permits_and_registration/instream_flow/gif/levelview.gi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920</TotalTime>
  <Pages>6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9</cp:revision>
  <dcterms:created xsi:type="dcterms:W3CDTF">2022-04-06T02:20:00Z</dcterms:created>
  <dcterms:modified xsi:type="dcterms:W3CDTF">2022-09-06T12:49:00Z</dcterms:modified>
</cp:coreProperties>
</file>